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AVE_198_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mplementierung und Wartung eines Zutrittskontrollsystem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plementierung und Wartung eines Zutrittkontrollsystems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